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D1F5E" w14:textId="77777777" w:rsidR="00A4355A" w:rsidRDefault="00A4355A" w:rsidP="00A03C89">
      <w:pPr>
        <w:jc w:val="center"/>
      </w:pPr>
    </w:p>
    <w:p w14:paraId="5BF9140A" w14:textId="621B52E5" w:rsidR="0023685B" w:rsidRDefault="00C42AF6" w:rsidP="004A4096">
      <w:pPr>
        <w:pStyle w:val="Tittel"/>
        <w:rPr>
          <w:b/>
          <w:bCs/>
          <w:color w:val="F9C66B" w:themeColor="accent6"/>
          <w:sz w:val="28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4A4096">
        <w:rPr>
          <w:b/>
          <w:bCs/>
          <w:color w:val="F9C66B" w:themeColor="accent6"/>
          <w:sz w:val="28"/>
        </w:rPr>
        <w:t>kjøp av konsulenttjenester for gjennomføring av avfallsanalyser</w:t>
      </w:r>
    </w:p>
    <w:p w14:paraId="5E984E2B" w14:textId="137D4BA2" w:rsidR="004A4096" w:rsidRPr="004A4096" w:rsidRDefault="004A4096" w:rsidP="004A4096">
      <w:pPr>
        <w:rPr>
          <w:b/>
          <w:bCs/>
        </w:rPr>
      </w:pPr>
      <w:r w:rsidRPr="004A4096">
        <w:rPr>
          <w:b/>
          <w:bCs/>
        </w:rPr>
        <w:t>25/10907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14:paraId="7CB43D88" w14:textId="77777777" w:rsidTr="45076EC7">
        <w:tc>
          <w:tcPr>
            <w:tcW w:w="7792" w:type="dxa"/>
          </w:tcPr>
          <w:p w14:paraId="7BE8FFE9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</w:tcPr>
          <w:p w14:paraId="3FE9F23F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45076EC7">
        <w:tc>
          <w:tcPr>
            <w:tcW w:w="7792" w:type="dxa"/>
          </w:tcPr>
          <w:p w14:paraId="46135CAD" w14:textId="710930B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Pr="45076EC7">
              <w:rPr>
                <w:i/>
                <w:iCs/>
                <w:color w:val="0070C0"/>
              </w:rPr>
              <w:t>[spesifiser</w:t>
            </w:r>
            <w:r w:rsidR="005B5882" w:rsidRPr="45076EC7">
              <w:rPr>
                <w:i/>
                <w:iCs/>
                <w:color w:val="0070C0"/>
              </w:rPr>
              <w:t>er</w:t>
            </w:r>
            <w:r w:rsidRPr="45076EC7">
              <w:rPr>
                <w:i/>
                <w:iCs/>
                <w:color w:val="0070C0"/>
              </w:rPr>
              <w:t xml:space="preserve"> hvis flere krav til dette]</w:t>
            </w:r>
            <w:r w:rsidRPr="45076EC7">
              <w:rPr>
                <w:color w:val="0070C0"/>
              </w:rPr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0DDE86B" w14:textId="77777777" w:rsidTr="45076EC7">
        <w:tc>
          <w:tcPr>
            <w:tcW w:w="7792" w:type="dxa"/>
          </w:tcPr>
          <w:p w14:paraId="1DBD83DE" w14:textId="079C94E9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08CE6F91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3BFBC091" w14:textId="77777777" w:rsidTr="45076EC7">
        <w:tc>
          <w:tcPr>
            <w:tcW w:w="7792" w:type="dxa"/>
          </w:tcPr>
          <w:p w14:paraId="2A7102E5" w14:textId="3502559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>
              <w:t xml:space="preserve">Tekniske og faglige kvalifikasjoner </w:t>
            </w:r>
            <w:r w:rsidR="005B5882" w:rsidRPr="45076EC7">
              <w:rPr>
                <w:i/>
                <w:iCs/>
                <w:color w:val="0070C0"/>
              </w:rPr>
              <w:t>[spesifiserer hvis flere krav til dette]</w:t>
            </w:r>
          </w:p>
        </w:tc>
        <w:tc>
          <w:tcPr>
            <w:tcW w:w="1417" w:type="dxa"/>
          </w:tcPr>
          <w:p w14:paraId="61CDCEAD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2F45FA" w14:textId="77777777" w:rsidR="00E203E0" w:rsidRDefault="00E203E0" w:rsidP="005D093C">
      <w:pPr>
        <w:spacing w:after="0" w:line="240" w:lineRule="auto"/>
      </w:pPr>
      <w:r>
        <w:separator/>
      </w:r>
    </w:p>
  </w:endnote>
  <w:endnote w:type="continuationSeparator" w:id="0">
    <w:p w14:paraId="02D13CC5" w14:textId="77777777" w:rsidR="00E203E0" w:rsidRDefault="00E203E0" w:rsidP="005D093C">
      <w:pPr>
        <w:spacing w:after="0" w:line="240" w:lineRule="auto"/>
      </w:pPr>
      <w:r>
        <w:continuationSeparator/>
      </w:r>
    </w:p>
  </w:endnote>
  <w:endnote w:type="continuationNotice" w:id="1">
    <w:p w14:paraId="2F0B0438" w14:textId="77777777" w:rsidR="00E203E0" w:rsidRDefault="00E203E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altName w:val="Calibri"/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63114D04-96F6-484F-A9A2-117E26A701EA}"/>
    <w:embedBold r:id="rId2" w:fontKey="{39C3C980-5323-42BC-8E6B-B6B1973A9742}"/>
    <w:embedItalic r:id="rId3" w:fontKey="{12DFC458-1476-4CC1-9DC7-AAB9035F440B}"/>
    <w:embedBoldItalic r:id="rId4" w:fontKey="{45D53B06-4434-44B4-9A1A-A5A3F3D247F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3E5FE170-BFEC-4F2A-AE54-20498D69A9D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49979005-74E2-48CD-A217-C170F063A4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72259B" w14:textId="77777777" w:rsidR="00E203E0" w:rsidRDefault="00E203E0" w:rsidP="005D093C">
      <w:pPr>
        <w:spacing w:after="0" w:line="240" w:lineRule="auto"/>
      </w:pPr>
      <w:r>
        <w:separator/>
      </w:r>
    </w:p>
  </w:footnote>
  <w:footnote w:type="continuationSeparator" w:id="0">
    <w:p w14:paraId="5F6E426D" w14:textId="77777777" w:rsidR="00E203E0" w:rsidRDefault="00E203E0" w:rsidP="005D093C">
      <w:pPr>
        <w:spacing w:after="0" w:line="240" w:lineRule="auto"/>
      </w:pPr>
      <w:r>
        <w:continuationSeparator/>
      </w:r>
    </w:p>
  </w:footnote>
  <w:footnote w:type="continuationNotice" w:id="1">
    <w:p w14:paraId="5E61C3D0" w14:textId="77777777" w:rsidR="00E203E0" w:rsidRDefault="00E203E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3209262">
    <w:abstractNumId w:val="0"/>
  </w:num>
  <w:num w:numId="2" w16cid:durableId="1905873470">
    <w:abstractNumId w:val="1"/>
  </w:num>
  <w:num w:numId="3" w16cid:durableId="118162259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6122F"/>
    <w:rsid w:val="00083AA3"/>
    <w:rsid w:val="00095EC1"/>
    <w:rsid w:val="000A6E4C"/>
    <w:rsid w:val="001124F9"/>
    <w:rsid w:val="0014580A"/>
    <w:rsid w:val="00186573"/>
    <w:rsid w:val="001C0146"/>
    <w:rsid w:val="001C544E"/>
    <w:rsid w:val="001F112F"/>
    <w:rsid w:val="001F18CF"/>
    <w:rsid w:val="00222C85"/>
    <w:rsid w:val="0023685B"/>
    <w:rsid w:val="00242F82"/>
    <w:rsid w:val="00247C22"/>
    <w:rsid w:val="0025699D"/>
    <w:rsid w:val="002E3185"/>
    <w:rsid w:val="00325D57"/>
    <w:rsid w:val="003B50B4"/>
    <w:rsid w:val="00442E77"/>
    <w:rsid w:val="004647A5"/>
    <w:rsid w:val="00466574"/>
    <w:rsid w:val="004777FA"/>
    <w:rsid w:val="004836DC"/>
    <w:rsid w:val="00483FE0"/>
    <w:rsid w:val="004A4096"/>
    <w:rsid w:val="004B6945"/>
    <w:rsid w:val="004E664D"/>
    <w:rsid w:val="00510903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46AAE"/>
    <w:rsid w:val="0079339C"/>
    <w:rsid w:val="007D1113"/>
    <w:rsid w:val="007D2EDB"/>
    <w:rsid w:val="007E4B0D"/>
    <w:rsid w:val="007F2274"/>
    <w:rsid w:val="008363CD"/>
    <w:rsid w:val="00837027"/>
    <w:rsid w:val="008620B7"/>
    <w:rsid w:val="0088045F"/>
    <w:rsid w:val="008954C1"/>
    <w:rsid w:val="008D5723"/>
    <w:rsid w:val="0090369A"/>
    <w:rsid w:val="00916B16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B0E03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DE0522"/>
    <w:rsid w:val="00E203E0"/>
    <w:rsid w:val="00E51F3C"/>
    <w:rsid w:val="00E63B35"/>
    <w:rsid w:val="00E908FC"/>
    <w:rsid w:val="00F10874"/>
    <w:rsid w:val="00F25DC9"/>
    <w:rsid w:val="00FA048E"/>
    <w:rsid w:val="00FB5530"/>
    <w:rsid w:val="00FC72AE"/>
    <w:rsid w:val="00FD7882"/>
    <w:rsid w:val="00FE318A"/>
    <w:rsid w:val="00FF28C1"/>
    <w:rsid w:val="245244B4"/>
    <w:rsid w:val="275B8C56"/>
    <w:rsid w:val="35D93C0E"/>
    <w:rsid w:val="386C270D"/>
    <w:rsid w:val="3EE9E55A"/>
    <w:rsid w:val="41A7092F"/>
    <w:rsid w:val="45076EC7"/>
    <w:rsid w:val="488D4BDF"/>
    <w:rsid w:val="49F97E01"/>
    <w:rsid w:val="4E6C63DA"/>
    <w:rsid w:val="5F0D2A0B"/>
    <w:rsid w:val="642A41D9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root>
</root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c0575d2e-6bd2-490f-8903-86eafe0953ab" xsi:nil="true"/>
    <lcf76f155ced4ddcb4097134ff3c332f xmlns="3afb7e86-1c66-4aa2-ac5d-3822638a1d07">
      <Terms xmlns="http://schemas.microsoft.com/office/infopath/2007/PartnerControls"/>
    </lcf76f155ced4ddcb4097134ff3c332f>
    <_Flow_SignoffStatus xmlns="3afb7e86-1c66-4aa2-ac5d-3822638a1d07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SharedContentType xmlns="Microsoft.SharePoint.Taxonomy.ContentTypeSync" SourceId="c528fd71-ad7b-48f8-811b-c0b5643803ab" ContentTypeId="0x01010016F48F0717DDBC43A26F9C4EC94D925E" PreviousValue="false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7D542AD9C6A5044F969FEC1F8B0027DF" ma:contentTypeVersion="23" ma:contentTypeDescription="Felles innholdstype for Oslo Kommune" ma:contentTypeScope="" ma:versionID="be2238ae4dc4e7bac3582f0be69b2860">
  <xsd:schema xmlns:xsd="http://www.w3.org/2001/XMLSchema" xmlns:xs="http://www.w3.org/2001/XMLSchema" xmlns:p="http://schemas.microsoft.com/office/2006/metadata/properties" xmlns:ns2="7ed84371-acf6-4102-828c-2caf905b4736" xmlns:ns3="c0575d2e-6bd2-490f-8903-86eafe0953ab" xmlns:ns4="3afb7e86-1c66-4aa2-ac5d-3822638a1d07" targetNamespace="http://schemas.microsoft.com/office/2006/metadata/properties" ma:root="true" ma:fieldsID="7bcce7952ab9c7ac731cb6b4547c382b" ns2:_="" ns3:_="" ns4:_="">
    <xsd:import namespace="7ed84371-acf6-4102-828c-2caf905b4736"/>
    <xsd:import namespace="c0575d2e-6bd2-490f-8903-86eafe0953ab"/>
    <xsd:import namespace="3afb7e86-1c66-4aa2-ac5d-3822638a1d07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SharedWithUsers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LengthInSeconds" minOccurs="0"/>
                <xsd:element ref="ns4:MediaServiceDateTaken" minOccurs="0"/>
                <xsd:element ref="ns4:lcf76f155ced4ddcb4097134ff3c332f" minOccurs="0"/>
                <xsd:element ref="ns3:TaxCatchAll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_Flow_SignoffStatus" minOccurs="0"/>
                <xsd:element ref="ns4:MediaServiceObjectDetectorVersions" minOccurs="0"/>
                <xsd:element ref="ns4:MediaServiceSearchProperties" minOccurs="0"/>
                <xsd:element ref="ns4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575d2e-6bd2-490f-8903-86eafe0953ab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09ed3fa-87a9-4627-8719-e813909f0859}" ma:internalName="TaxCatchAll" ma:showField="CatchAllData" ma:web="c0575d2e-6bd2-490f-8903-86eafe0953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fb7e86-1c66-4aa2-ac5d-3822638a1d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Godkjenningsstatus" ma:internalName="Godkjenningsstatus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c0575d2e-6bd2-490f-8903-86eafe0953ab"/>
    <ds:schemaRef ds:uri="3afb7e86-1c66-4aa2-ac5d-3822638a1d07"/>
  </ds:schemaRefs>
</ds:datastoreItem>
</file>

<file path=customXml/itemProps4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3CE7EBCB-B475-4D36-B784-02679AF87B4B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2D6ED4D0-0C53-4952-A57B-ED07BA176CA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c0575d2e-6bd2-490f-8903-86eafe0953ab"/>
    <ds:schemaRef ds:uri="3afb7e86-1c66-4aa2-ac5d-3822638a1d0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1</TotalTime>
  <Pages>1</Pages>
  <Words>225</Words>
  <Characters>1196</Characters>
  <Application>Microsoft Office Word</Application>
  <DocSecurity>0</DocSecurity>
  <Lines>9</Lines>
  <Paragraphs>2</Paragraphs>
  <ScaleCrop>false</ScaleCrop>
  <Company>Oslo kommune</Company>
  <LinksUpToDate>false</LinksUpToDate>
  <CharactersWithSpaces>1419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Hilde Sørnes</cp:lastModifiedBy>
  <cp:revision>2</cp:revision>
  <cp:lastPrinted>2024-10-03T12:05:00Z</cp:lastPrinted>
  <dcterms:created xsi:type="dcterms:W3CDTF">2026-04-09T12:14:00Z</dcterms:created>
  <dcterms:modified xsi:type="dcterms:W3CDTF">2026-04-09T12:14:00Z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0x01010016F48F0717DDBC43A26F9C4EC94D925E007D542AD9C6A5044F969FEC1F8B0027DF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